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1D7" w:rsidRDefault="001911D7" w:rsidP="001911D7">
      <w:pPr>
        <w:pStyle w:val="ad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1911D7" w:rsidRDefault="001911D7" w:rsidP="001911D7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Задание для РГР</w:t>
      </w:r>
    </w:p>
    <w:p w:rsidR="001911D7" w:rsidRDefault="001911D7" w:rsidP="001911D7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</w:p>
    <w:p w:rsidR="001911D7" w:rsidRDefault="001911D7" w:rsidP="001911D7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Каждая клеточка имеет размеры а×а</w:t>
      </w:r>
    </w:p>
    <w:p w:rsidR="001911D7" w:rsidRDefault="001911D7" w:rsidP="001911D7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Значения внешних нагрузок: </w:t>
      </w:r>
    </w:p>
    <w:p w:rsidR="001911D7" w:rsidRPr="00F6469C" w:rsidRDefault="001911D7" w:rsidP="001911D7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распределенная нагрузка - </w:t>
      </w:r>
      <w:r>
        <w:rPr>
          <w:sz w:val="28"/>
          <w:szCs w:val="28"/>
          <w:lang w:val="en-US"/>
        </w:rPr>
        <w:t>q</w:t>
      </w:r>
    </w:p>
    <w:p w:rsidR="001911D7" w:rsidRPr="00F6469C" w:rsidRDefault="001911D7" w:rsidP="001911D7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сосредоточенная сила - </w:t>
      </w:r>
      <w:r>
        <w:rPr>
          <w:sz w:val="28"/>
          <w:szCs w:val="28"/>
          <w:lang w:val="en-US"/>
        </w:rPr>
        <w:t>qa</w:t>
      </w:r>
    </w:p>
    <w:p w:rsidR="001911D7" w:rsidRPr="00F6469C" w:rsidRDefault="001911D7" w:rsidP="001911D7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изгибающий момент - </w:t>
      </w:r>
      <w:r>
        <w:rPr>
          <w:sz w:val="28"/>
          <w:szCs w:val="28"/>
          <w:lang w:val="en-US"/>
        </w:rPr>
        <w:t>qa</w:t>
      </w:r>
      <w:r w:rsidRPr="00F6469C">
        <w:rPr>
          <w:sz w:val="28"/>
          <w:szCs w:val="28"/>
          <w:vertAlign w:val="superscript"/>
        </w:rPr>
        <w:t>2</w:t>
      </w:r>
    </w:p>
    <w:p w:rsidR="001911D7" w:rsidRPr="001911D7" w:rsidRDefault="001911D7" w:rsidP="001911D7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жесткости участков - </w:t>
      </w:r>
      <w:r>
        <w:rPr>
          <w:sz w:val="28"/>
          <w:szCs w:val="28"/>
          <w:lang w:val="en-US"/>
        </w:rPr>
        <w:t>EJ</w:t>
      </w:r>
    </w:p>
    <w:p w:rsidR="001911D7" w:rsidRDefault="001911D7" w:rsidP="00466C76">
      <w:pPr>
        <w:pStyle w:val="NormalTulGUFLJ"/>
        <w:spacing w:before="120" w:after="120"/>
      </w:pPr>
      <w:r>
        <w:object w:dxaOrig="11445" w:dyaOrig="163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.85pt;height:8in" o:ole="">
            <v:imagedata r:id="rId8" o:title=""/>
          </v:shape>
          <o:OLEObject Type="Embed" ProgID="Visio.Drawing.11" ShapeID="_x0000_i1025" DrawAspect="Content" ObjectID="_1567257796" r:id="rId9"/>
        </w:object>
      </w:r>
    </w:p>
    <w:p w:rsidR="00466C76" w:rsidRPr="00466C76" w:rsidRDefault="00466C76" w:rsidP="00466C76">
      <w:pPr>
        <w:pStyle w:val="NormalTulGUFLJ"/>
      </w:pPr>
    </w:p>
    <w:p w:rsidR="00466C76" w:rsidRPr="00466C76" w:rsidRDefault="00466C76" w:rsidP="00466C76">
      <w:pPr>
        <w:pStyle w:val="NormalTulGUFLJ"/>
      </w:pPr>
    </w:p>
    <w:p w:rsidR="00011EB1" w:rsidRPr="00466C76" w:rsidRDefault="00011EB1" w:rsidP="00466C76">
      <w:pPr>
        <w:rPr>
          <w:szCs w:val="28"/>
        </w:rPr>
      </w:pPr>
    </w:p>
    <w:sectPr w:rsidR="00011EB1" w:rsidRPr="00466C76" w:rsidSect="00C63AD5">
      <w:footerReference w:type="default" r:id="rId10"/>
      <w:pgSz w:w="11906" w:h="16838"/>
      <w:pgMar w:top="851" w:right="567" w:bottom="1134" w:left="1134" w:header="567" w:footer="56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8A3" w:rsidRDefault="003018A3">
      <w:r>
        <w:separator/>
      </w:r>
    </w:p>
  </w:endnote>
  <w:endnote w:type="continuationSeparator" w:id="1">
    <w:p w:rsidR="003018A3" w:rsidRDefault="00301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E15" w:rsidRDefault="00992E15">
    <w:pPr>
      <w:pStyle w:val="a3"/>
      <w:framePr w:wrap="auto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C6BB7">
      <w:rPr>
        <w:rStyle w:val="a4"/>
        <w:noProof/>
      </w:rPr>
      <w:t>2</w:t>
    </w:r>
    <w:r>
      <w:rPr>
        <w:rStyle w:val="a4"/>
      </w:rPr>
      <w:fldChar w:fldCharType="end"/>
    </w:r>
  </w:p>
  <w:p w:rsidR="00992E15" w:rsidRDefault="00992E15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8A3" w:rsidRDefault="003018A3">
      <w:r>
        <w:separator/>
      </w:r>
    </w:p>
  </w:footnote>
  <w:footnote w:type="continuationSeparator" w:id="1">
    <w:p w:rsidR="003018A3" w:rsidRDefault="003018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C1365"/>
    <w:multiLevelType w:val="hybridMultilevel"/>
    <w:tmpl w:val="59CE9434"/>
    <w:lvl w:ilvl="0" w:tplc="C7AC93D0">
      <w:numFmt w:val="bullet"/>
      <w:lvlText w:val="–"/>
      <w:lvlJc w:val="left"/>
      <w:pPr>
        <w:tabs>
          <w:tab w:val="num" w:pos="1400"/>
        </w:tabs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FF969B1"/>
    <w:multiLevelType w:val="hybridMultilevel"/>
    <w:tmpl w:val="0B9A648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14D7239"/>
    <w:multiLevelType w:val="multilevel"/>
    <w:tmpl w:val="8CBED4B6"/>
    <w:lvl w:ilvl="0">
      <w:start w:val="1"/>
      <w:numFmt w:val="upperRoman"/>
      <w:lvlText w:val="%1."/>
      <w:legacy w:legacy="1" w:legacySpace="120" w:legacyIndent="720"/>
      <w:lvlJc w:val="left"/>
      <w:pPr>
        <w:ind w:left="720" w:hanging="72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108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126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62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98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216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52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88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3060" w:hanging="180"/>
      </w:pPr>
    </w:lvl>
  </w:abstractNum>
  <w:abstractNum w:abstractNumId="3">
    <w:nsid w:val="12711C94"/>
    <w:multiLevelType w:val="hybridMultilevel"/>
    <w:tmpl w:val="0BB8D63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4250E3C"/>
    <w:multiLevelType w:val="hybridMultilevel"/>
    <w:tmpl w:val="98102F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6846995"/>
    <w:multiLevelType w:val="hybridMultilevel"/>
    <w:tmpl w:val="860054E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8C74A8A"/>
    <w:multiLevelType w:val="hybridMultilevel"/>
    <w:tmpl w:val="AF5CE3B8"/>
    <w:lvl w:ilvl="0" w:tplc="AA6447AC">
      <w:start w:val="1"/>
      <w:numFmt w:val="decimal"/>
      <w:lvlText w:val="%1."/>
      <w:lvlJc w:val="right"/>
      <w:pPr>
        <w:tabs>
          <w:tab w:val="num" w:pos="289"/>
        </w:tabs>
        <w:ind w:left="284" w:firstLine="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A02FCA"/>
    <w:multiLevelType w:val="hybridMultilevel"/>
    <w:tmpl w:val="05AAC6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12172F2"/>
    <w:multiLevelType w:val="hybridMultilevel"/>
    <w:tmpl w:val="19A6773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79B6C96"/>
    <w:multiLevelType w:val="hybridMultilevel"/>
    <w:tmpl w:val="2A9E7D7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CB20FDE"/>
    <w:multiLevelType w:val="hybridMultilevel"/>
    <w:tmpl w:val="C61C9F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E944C1E"/>
    <w:multiLevelType w:val="hybridMultilevel"/>
    <w:tmpl w:val="C79886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F105AB8"/>
    <w:multiLevelType w:val="multilevel"/>
    <w:tmpl w:val="3164526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13680" w:hanging="2160"/>
      </w:pPr>
      <w:rPr>
        <w:rFonts w:hint="default"/>
      </w:rPr>
    </w:lvl>
  </w:abstractNum>
  <w:abstractNum w:abstractNumId="13">
    <w:nsid w:val="4F2C0F06"/>
    <w:multiLevelType w:val="hybridMultilevel"/>
    <w:tmpl w:val="119AAC3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55314D8"/>
    <w:multiLevelType w:val="multilevel"/>
    <w:tmpl w:val="8CBED4B6"/>
    <w:lvl w:ilvl="0">
      <w:start w:val="1"/>
      <w:numFmt w:val="upperRoman"/>
      <w:lvlText w:val="%1."/>
      <w:legacy w:legacy="1" w:legacySpace="120" w:legacyIndent="720"/>
      <w:lvlJc w:val="left"/>
      <w:pPr>
        <w:ind w:left="720" w:hanging="72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108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126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62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98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216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52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88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3060" w:hanging="180"/>
      </w:pPr>
    </w:lvl>
  </w:abstractNum>
  <w:abstractNum w:abstractNumId="15">
    <w:nsid w:val="581F73F8"/>
    <w:multiLevelType w:val="hybridMultilevel"/>
    <w:tmpl w:val="99A8659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59BF35F5"/>
    <w:multiLevelType w:val="hybridMultilevel"/>
    <w:tmpl w:val="306E5CD0"/>
    <w:lvl w:ilvl="0" w:tplc="8C4007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2F17ED8"/>
    <w:multiLevelType w:val="hybridMultilevel"/>
    <w:tmpl w:val="1700E34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6A6741DA"/>
    <w:multiLevelType w:val="hybridMultilevel"/>
    <w:tmpl w:val="0FAE008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72B734BF"/>
    <w:multiLevelType w:val="hybridMultilevel"/>
    <w:tmpl w:val="62EC6B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76893C24"/>
    <w:multiLevelType w:val="hybridMultilevel"/>
    <w:tmpl w:val="5174438E"/>
    <w:lvl w:ilvl="0" w:tplc="63E6F0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8C32BB8"/>
    <w:multiLevelType w:val="multilevel"/>
    <w:tmpl w:val="8CBED4B6"/>
    <w:lvl w:ilvl="0">
      <w:start w:val="1"/>
      <w:numFmt w:val="upperRoman"/>
      <w:lvlText w:val="%1."/>
      <w:legacy w:legacy="1" w:legacySpace="120" w:legacyIndent="720"/>
      <w:lvlJc w:val="left"/>
      <w:pPr>
        <w:ind w:left="720" w:hanging="72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108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126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62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98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216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52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88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3060" w:hanging="180"/>
      </w:pPr>
    </w:lvl>
  </w:abstractNum>
  <w:abstractNum w:abstractNumId="22">
    <w:nsid w:val="7A8B75A7"/>
    <w:multiLevelType w:val="hybridMultilevel"/>
    <w:tmpl w:val="BDDC187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7CDD082D"/>
    <w:multiLevelType w:val="hybridMultilevel"/>
    <w:tmpl w:val="9BEC292A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2"/>
  </w:num>
  <w:num w:numId="4">
    <w:abstractNumId w:val="6"/>
  </w:num>
  <w:num w:numId="5">
    <w:abstractNumId w:val="0"/>
  </w:num>
  <w:num w:numId="6">
    <w:abstractNumId w:val="19"/>
  </w:num>
  <w:num w:numId="7">
    <w:abstractNumId w:val="23"/>
  </w:num>
  <w:num w:numId="8">
    <w:abstractNumId w:val="13"/>
  </w:num>
  <w:num w:numId="9">
    <w:abstractNumId w:val="8"/>
  </w:num>
  <w:num w:numId="10">
    <w:abstractNumId w:val="4"/>
  </w:num>
  <w:num w:numId="11">
    <w:abstractNumId w:val="5"/>
  </w:num>
  <w:num w:numId="12">
    <w:abstractNumId w:val="3"/>
  </w:num>
  <w:num w:numId="13">
    <w:abstractNumId w:val="1"/>
  </w:num>
  <w:num w:numId="14">
    <w:abstractNumId w:val="15"/>
  </w:num>
  <w:num w:numId="15">
    <w:abstractNumId w:val="17"/>
  </w:num>
  <w:num w:numId="16">
    <w:abstractNumId w:val="7"/>
  </w:num>
  <w:num w:numId="17">
    <w:abstractNumId w:val="11"/>
  </w:num>
  <w:num w:numId="18">
    <w:abstractNumId w:val="18"/>
  </w:num>
  <w:num w:numId="19">
    <w:abstractNumId w:val="10"/>
  </w:num>
  <w:num w:numId="20">
    <w:abstractNumId w:val="12"/>
  </w:num>
  <w:num w:numId="21">
    <w:abstractNumId w:val="9"/>
  </w:num>
  <w:num w:numId="22">
    <w:abstractNumId w:val="22"/>
  </w:num>
  <w:num w:numId="23">
    <w:abstractNumId w:val="16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embedSystemFonts/>
  <w:mirrorMargins/>
  <w:attachedTemplate r:id="rId1"/>
  <w:stylePaneFormatFilter w:val="3F01"/>
  <w:defaultTabStop w:val="720"/>
  <w:autoHyphenation/>
  <w:hyphenationZone w:val="425"/>
  <w:doNotHyphenateCaps/>
  <w:drawingGridHorizontalSpacing w:val="120"/>
  <w:drawingGridVerticalSpacing w:val="11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1B23"/>
    <w:rsid w:val="00011EB1"/>
    <w:rsid w:val="00023C45"/>
    <w:rsid w:val="000305A5"/>
    <w:rsid w:val="00031D99"/>
    <w:rsid w:val="00042730"/>
    <w:rsid w:val="00044D13"/>
    <w:rsid w:val="00046663"/>
    <w:rsid w:val="00051059"/>
    <w:rsid w:val="00064F42"/>
    <w:rsid w:val="00065CC8"/>
    <w:rsid w:val="00074293"/>
    <w:rsid w:val="00087F5B"/>
    <w:rsid w:val="000955FB"/>
    <w:rsid w:val="000A7FE5"/>
    <w:rsid w:val="000F5EAE"/>
    <w:rsid w:val="00124A23"/>
    <w:rsid w:val="001303D1"/>
    <w:rsid w:val="00133282"/>
    <w:rsid w:val="001360DB"/>
    <w:rsid w:val="00147DE9"/>
    <w:rsid w:val="00161C5F"/>
    <w:rsid w:val="00175A6B"/>
    <w:rsid w:val="001911D7"/>
    <w:rsid w:val="001925A2"/>
    <w:rsid w:val="001949CB"/>
    <w:rsid w:val="001C2BEE"/>
    <w:rsid w:val="001D3819"/>
    <w:rsid w:val="001D61D3"/>
    <w:rsid w:val="001E76B9"/>
    <w:rsid w:val="001F3E91"/>
    <w:rsid w:val="00205189"/>
    <w:rsid w:val="00210560"/>
    <w:rsid w:val="00212F7D"/>
    <w:rsid w:val="00215B30"/>
    <w:rsid w:val="002314FE"/>
    <w:rsid w:val="00242420"/>
    <w:rsid w:val="00255A93"/>
    <w:rsid w:val="00262177"/>
    <w:rsid w:val="00266535"/>
    <w:rsid w:val="00271C48"/>
    <w:rsid w:val="002741CA"/>
    <w:rsid w:val="0028090A"/>
    <w:rsid w:val="002976AF"/>
    <w:rsid w:val="002A33C6"/>
    <w:rsid w:val="002B3169"/>
    <w:rsid w:val="002D2F29"/>
    <w:rsid w:val="002D6E97"/>
    <w:rsid w:val="003018A3"/>
    <w:rsid w:val="00311235"/>
    <w:rsid w:val="00314197"/>
    <w:rsid w:val="003270B3"/>
    <w:rsid w:val="00332CAE"/>
    <w:rsid w:val="00334AE2"/>
    <w:rsid w:val="003355DE"/>
    <w:rsid w:val="00344E2B"/>
    <w:rsid w:val="00346643"/>
    <w:rsid w:val="003478CF"/>
    <w:rsid w:val="00351E1B"/>
    <w:rsid w:val="00352D6B"/>
    <w:rsid w:val="00354B92"/>
    <w:rsid w:val="00381B2F"/>
    <w:rsid w:val="0038240B"/>
    <w:rsid w:val="00384846"/>
    <w:rsid w:val="00392726"/>
    <w:rsid w:val="003944CA"/>
    <w:rsid w:val="00395251"/>
    <w:rsid w:val="003B03D3"/>
    <w:rsid w:val="003B1FDB"/>
    <w:rsid w:val="003B7320"/>
    <w:rsid w:val="003C6769"/>
    <w:rsid w:val="003C6BB7"/>
    <w:rsid w:val="003D6E38"/>
    <w:rsid w:val="00407258"/>
    <w:rsid w:val="00411906"/>
    <w:rsid w:val="00412352"/>
    <w:rsid w:val="0041494F"/>
    <w:rsid w:val="00420BCD"/>
    <w:rsid w:val="004221CB"/>
    <w:rsid w:val="00425BEC"/>
    <w:rsid w:val="00434717"/>
    <w:rsid w:val="00444E0B"/>
    <w:rsid w:val="00466C76"/>
    <w:rsid w:val="004673F9"/>
    <w:rsid w:val="004867DD"/>
    <w:rsid w:val="0049083E"/>
    <w:rsid w:val="00494BEC"/>
    <w:rsid w:val="00496AE7"/>
    <w:rsid w:val="004A5463"/>
    <w:rsid w:val="004C0634"/>
    <w:rsid w:val="004C3A2C"/>
    <w:rsid w:val="004E1561"/>
    <w:rsid w:val="004E68F5"/>
    <w:rsid w:val="004F4CC8"/>
    <w:rsid w:val="00500FC0"/>
    <w:rsid w:val="005065C9"/>
    <w:rsid w:val="005126DB"/>
    <w:rsid w:val="00512746"/>
    <w:rsid w:val="005130E0"/>
    <w:rsid w:val="00523496"/>
    <w:rsid w:val="00551E8B"/>
    <w:rsid w:val="00555DBA"/>
    <w:rsid w:val="005B62F0"/>
    <w:rsid w:val="005C3945"/>
    <w:rsid w:val="005D065C"/>
    <w:rsid w:val="005D7F0D"/>
    <w:rsid w:val="005F3DB4"/>
    <w:rsid w:val="005F4B9D"/>
    <w:rsid w:val="005F6952"/>
    <w:rsid w:val="006005F7"/>
    <w:rsid w:val="0061049F"/>
    <w:rsid w:val="006138FA"/>
    <w:rsid w:val="006139E3"/>
    <w:rsid w:val="00617F82"/>
    <w:rsid w:val="00620BF1"/>
    <w:rsid w:val="006411F0"/>
    <w:rsid w:val="0064704C"/>
    <w:rsid w:val="006651E8"/>
    <w:rsid w:val="0067141A"/>
    <w:rsid w:val="00681B0D"/>
    <w:rsid w:val="00684948"/>
    <w:rsid w:val="006857AB"/>
    <w:rsid w:val="006A2896"/>
    <w:rsid w:val="006B00FA"/>
    <w:rsid w:val="006B281B"/>
    <w:rsid w:val="006B6B98"/>
    <w:rsid w:val="006C13F6"/>
    <w:rsid w:val="006C31FD"/>
    <w:rsid w:val="006C564C"/>
    <w:rsid w:val="006E7736"/>
    <w:rsid w:val="00723C69"/>
    <w:rsid w:val="00737832"/>
    <w:rsid w:val="00745BB6"/>
    <w:rsid w:val="007512E6"/>
    <w:rsid w:val="00763616"/>
    <w:rsid w:val="00764641"/>
    <w:rsid w:val="00764729"/>
    <w:rsid w:val="007648FD"/>
    <w:rsid w:val="007661A7"/>
    <w:rsid w:val="00772EF3"/>
    <w:rsid w:val="007832A8"/>
    <w:rsid w:val="00785E63"/>
    <w:rsid w:val="00786266"/>
    <w:rsid w:val="0079295A"/>
    <w:rsid w:val="007A5101"/>
    <w:rsid w:val="007C31CC"/>
    <w:rsid w:val="007E186A"/>
    <w:rsid w:val="007F0C3B"/>
    <w:rsid w:val="00800E74"/>
    <w:rsid w:val="008244D5"/>
    <w:rsid w:val="008313FC"/>
    <w:rsid w:val="00833CA3"/>
    <w:rsid w:val="00835350"/>
    <w:rsid w:val="008531E9"/>
    <w:rsid w:val="00863FFB"/>
    <w:rsid w:val="0087102A"/>
    <w:rsid w:val="00892F9F"/>
    <w:rsid w:val="0089535D"/>
    <w:rsid w:val="00896565"/>
    <w:rsid w:val="008B00A2"/>
    <w:rsid w:val="008B312E"/>
    <w:rsid w:val="008B7251"/>
    <w:rsid w:val="008C3AEE"/>
    <w:rsid w:val="00905E65"/>
    <w:rsid w:val="00920CBB"/>
    <w:rsid w:val="009431DD"/>
    <w:rsid w:val="0094727A"/>
    <w:rsid w:val="00962917"/>
    <w:rsid w:val="00963C6A"/>
    <w:rsid w:val="00965B2F"/>
    <w:rsid w:val="00970AE8"/>
    <w:rsid w:val="009721FE"/>
    <w:rsid w:val="00992E15"/>
    <w:rsid w:val="0099420C"/>
    <w:rsid w:val="009952C8"/>
    <w:rsid w:val="009A5051"/>
    <w:rsid w:val="009B1779"/>
    <w:rsid w:val="009C6B7F"/>
    <w:rsid w:val="009D03D7"/>
    <w:rsid w:val="009D3AE6"/>
    <w:rsid w:val="009F5BA9"/>
    <w:rsid w:val="009F7060"/>
    <w:rsid w:val="00A07681"/>
    <w:rsid w:val="00A1186F"/>
    <w:rsid w:val="00A13908"/>
    <w:rsid w:val="00A30169"/>
    <w:rsid w:val="00A34798"/>
    <w:rsid w:val="00A36612"/>
    <w:rsid w:val="00A47AD4"/>
    <w:rsid w:val="00A52FFD"/>
    <w:rsid w:val="00A731CD"/>
    <w:rsid w:val="00A81370"/>
    <w:rsid w:val="00A93689"/>
    <w:rsid w:val="00A94C01"/>
    <w:rsid w:val="00AA04F3"/>
    <w:rsid w:val="00AA1622"/>
    <w:rsid w:val="00AB4513"/>
    <w:rsid w:val="00AB53BA"/>
    <w:rsid w:val="00AB75AE"/>
    <w:rsid w:val="00B05C20"/>
    <w:rsid w:val="00B06D78"/>
    <w:rsid w:val="00B30C4D"/>
    <w:rsid w:val="00B331C7"/>
    <w:rsid w:val="00B51794"/>
    <w:rsid w:val="00B51F6B"/>
    <w:rsid w:val="00B544A5"/>
    <w:rsid w:val="00B562D7"/>
    <w:rsid w:val="00B62E31"/>
    <w:rsid w:val="00B7055B"/>
    <w:rsid w:val="00BA20BD"/>
    <w:rsid w:val="00BA50C1"/>
    <w:rsid w:val="00BB108C"/>
    <w:rsid w:val="00BE0E5F"/>
    <w:rsid w:val="00BE3447"/>
    <w:rsid w:val="00BE4411"/>
    <w:rsid w:val="00BF2B13"/>
    <w:rsid w:val="00BF3E60"/>
    <w:rsid w:val="00BF3F6C"/>
    <w:rsid w:val="00BF750D"/>
    <w:rsid w:val="00C12173"/>
    <w:rsid w:val="00C12C30"/>
    <w:rsid w:val="00C12C44"/>
    <w:rsid w:val="00C24F33"/>
    <w:rsid w:val="00C30C93"/>
    <w:rsid w:val="00C365EF"/>
    <w:rsid w:val="00C51B23"/>
    <w:rsid w:val="00C63AD5"/>
    <w:rsid w:val="00C771AD"/>
    <w:rsid w:val="00CA19DC"/>
    <w:rsid w:val="00CA3144"/>
    <w:rsid w:val="00CA6003"/>
    <w:rsid w:val="00CB27D9"/>
    <w:rsid w:val="00CC13D7"/>
    <w:rsid w:val="00CE226B"/>
    <w:rsid w:val="00CF30D0"/>
    <w:rsid w:val="00D01159"/>
    <w:rsid w:val="00D02FCC"/>
    <w:rsid w:val="00D134C5"/>
    <w:rsid w:val="00D16D10"/>
    <w:rsid w:val="00D210E8"/>
    <w:rsid w:val="00D2149C"/>
    <w:rsid w:val="00D21828"/>
    <w:rsid w:val="00D24C00"/>
    <w:rsid w:val="00D25BB8"/>
    <w:rsid w:val="00D27F8A"/>
    <w:rsid w:val="00D337A9"/>
    <w:rsid w:val="00D41C35"/>
    <w:rsid w:val="00D575C0"/>
    <w:rsid w:val="00D62612"/>
    <w:rsid w:val="00D7090D"/>
    <w:rsid w:val="00D8605A"/>
    <w:rsid w:val="00D94BE7"/>
    <w:rsid w:val="00D9605B"/>
    <w:rsid w:val="00DA3F29"/>
    <w:rsid w:val="00DA7E51"/>
    <w:rsid w:val="00DB0064"/>
    <w:rsid w:val="00DB42E6"/>
    <w:rsid w:val="00DB70BD"/>
    <w:rsid w:val="00DC0D2E"/>
    <w:rsid w:val="00DC0FA0"/>
    <w:rsid w:val="00DD5DDE"/>
    <w:rsid w:val="00DF2536"/>
    <w:rsid w:val="00DF78DF"/>
    <w:rsid w:val="00E21FE4"/>
    <w:rsid w:val="00E51E84"/>
    <w:rsid w:val="00E65035"/>
    <w:rsid w:val="00E77588"/>
    <w:rsid w:val="00EB0DA3"/>
    <w:rsid w:val="00EB7E5F"/>
    <w:rsid w:val="00EC127B"/>
    <w:rsid w:val="00EC48F4"/>
    <w:rsid w:val="00ED6A82"/>
    <w:rsid w:val="00EF154F"/>
    <w:rsid w:val="00F1260A"/>
    <w:rsid w:val="00F14076"/>
    <w:rsid w:val="00F14F42"/>
    <w:rsid w:val="00F2452A"/>
    <w:rsid w:val="00F50BA2"/>
    <w:rsid w:val="00F530F8"/>
    <w:rsid w:val="00F573DB"/>
    <w:rsid w:val="00F62C02"/>
    <w:rsid w:val="00F83DF6"/>
    <w:rsid w:val="00F851D0"/>
    <w:rsid w:val="00F93301"/>
    <w:rsid w:val="00F93470"/>
    <w:rsid w:val="00F9418D"/>
    <w:rsid w:val="00FA694B"/>
    <w:rsid w:val="00FB0652"/>
    <w:rsid w:val="00FB4470"/>
    <w:rsid w:val="00FE2C3A"/>
    <w:rsid w:val="00FE3974"/>
    <w:rsid w:val="00FF1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BE0E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qFormat/>
    <w:rsid w:val="006C564C"/>
    <w:pPr>
      <w:overflowPunct/>
      <w:autoSpaceDE/>
      <w:autoSpaceDN/>
      <w:adjustRightInd/>
      <w:spacing w:before="100" w:beforeAutospacing="1" w:after="100" w:afterAutospacing="1"/>
      <w:textAlignment w:val="auto"/>
      <w:outlineLvl w:val="4"/>
    </w:pPr>
    <w:rPr>
      <w:b/>
      <w:bCs/>
      <w:color w:val="000000"/>
      <w:sz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NormalTulGU">
    <w:name w:val="Normal TulGU"/>
    <w:pPr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</w:rPr>
  </w:style>
  <w:style w:type="paragraph" w:customStyle="1" w:styleId="NormalTulGUFLJ">
    <w:name w:val="Normal TulGU FLJ"/>
    <w:basedOn w:val="NormalTulGU"/>
    <w:rsid w:val="00C63AD5"/>
    <w:pPr>
      <w:spacing w:line="240" w:lineRule="auto"/>
      <w:ind w:firstLine="567"/>
      <w:jc w:val="both"/>
    </w:pPr>
  </w:style>
  <w:style w:type="character" w:styleId="a5">
    <w:name w:val="Hyperlink"/>
    <w:basedOn w:val="a0"/>
    <w:rsid w:val="00A52FFD"/>
    <w:rPr>
      <w:color w:val="0000FF"/>
      <w:u w:val="single"/>
    </w:rPr>
  </w:style>
  <w:style w:type="character" w:styleId="a6">
    <w:name w:val="FollowedHyperlink"/>
    <w:basedOn w:val="a0"/>
    <w:rsid w:val="00A52FFD"/>
    <w:rPr>
      <w:color w:val="800080"/>
      <w:u w:val="single"/>
    </w:rPr>
  </w:style>
  <w:style w:type="paragraph" w:styleId="a7">
    <w:name w:val="Balloon Text"/>
    <w:basedOn w:val="a"/>
    <w:semiHidden/>
    <w:rsid w:val="00D24C00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semiHidden/>
    <w:rsid w:val="002D2F29"/>
    <w:rPr>
      <w:sz w:val="16"/>
      <w:szCs w:val="16"/>
    </w:rPr>
  </w:style>
  <w:style w:type="paragraph" w:styleId="a9">
    <w:name w:val="annotation text"/>
    <w:basedOn w:val="a"/>
    <w:semiHidden/>
    <w:rsid w:val="002D2F29"/>
    <w:rPr>
      <w:sz w:val="20"/>
    </w:rPr>
  </w:style>
  <w:style w:type="paragraph" w:styleId="aa">
    <w:name w:val="annotation subject"/>
    <w:basedOn w:val="a9"/>
    <w:next w:val="a9"/>
    <w:semiHidden/>
    <w:rsid w:val="002D2F29"/>
    <w:rPr>
      <w:b/>
      <w:bCs/>
    </w:rPr>
  </w:style>
  <w:style w:type="table" w:styleId="ab">
    <w:name w:val="Table Grid"/>
    <w:basedOn w:val="a1"/>
    <w:rsid w:val="004221CB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njatieTulGU">
    <w:name w:val="Zanjatie TulGU"/>
    <w:basedOn w:val="NormalTulGU"/>
    <w:next w:val="NormalTulGUFLJ"/>
    <w:rsid w:val="0099420C"/>
    <w:pPr>
      <w:ind w:left="2552" w:hanging="1701"/>
    </w:pPr>
  </w:style>
  <w:style w:type="paragraph" w:styleId="ac">
    <w:name w:val="Body Text Indent"/>
    <w:basedOn w:val="a"/>
    <w:rsid w:val="008B7251"/>
    <w:pPr>
      <w:overflowPunct/>
      <w:autoSpaceDE/>
      <w:autoSpaceDN/>
      <w:adjustRightInd/>
      <w:ind w:firstLine="900"/>
      <w:jc w:val="both"/>
      <w:textAlignment w:val="auto"/>
    </w:pPr>
    <w:rPr>
      <w:sz w:val="28"/>
      <w:szCs w:val="24"/>
    </w:rPr>
  </w:style>
  <w:style w:type="paragraph" w:styleId="ad">
    <w:name w:val="Normal (Web)"/>
    <w:basedOn w:val="a"/>
    <w:rsid w:val="006C564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Cs w:val="24"/>
    </w:rPr>
  </w:style>
  <w:style w:type="paragraph" w:styleId="ae">
    <w:name w:val="Body Text"/>
    <w:basedOn w:val="a"/>
    <w:link w:val="af"/>
    <w:rsid w:val="00466C76"/>
    <w:pPr>
      <w:spacing w:after="120"/>
    </w:pPr>
  </w:style>
  <w:style w:type="character" w:customStyle="1" w:styleId="af">
    <w:name w:val="Основной текст Знак"/>
    <w:basedOn w:val="a0"/>
    <w:link w:val="ae"/>
    <w:rsid w:val="00466C76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Administrator\Application%20Data\Microsoft\Templates\DocTulGU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A9016-4EA0-4AD0-935A-A2C24410F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DocTulGU.dot</Template>
  <TotalTime>10</TotalTime>
  <Pages>2</Pages>
  <Words>33</Words>
  <Characters>193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Строительная механика</vt:lpstr>
      <vt:lpstr>Строительная механика</vt:lpstr>
    </vt:vector>
  </TitlesOfParts>
  <Company>Log&amp;Co</Company>
  <LinksUpToDate>false</LinksUpToDate>
  <CharactersWithSpaces>225</CharactersWithSpaces>
  <SharedDoc>false</SharedDoc>
  <HLinks>
    <vt:vector size="12" baseType="variant">
      <vt:variant>
        <vt:i4>4456480</vt:i4>
      </vt:variant>
      <vt:variant>
        <vt:i4>-1</vt:i4>
      </vt:variant>
      <vt:variant>
        <vt:i4>1410</vt:i4>
      </vt:variant>
      <vt:variant>
        <vt:i4>1</vt:i4>
      </vt:variant>
      <vt:variant>
        <vt:lpwstr>C:\Documents and Settings\Administrator\Application Data\PixelMetrics\CaptureWiz\Temp\31.jpg</vt:lpwstr>
      </vt:variant>
      <vt:variant>
        <vt:lpwstr/>
      </vt:variant>
      <vt:variant>
        <vt:i4>4653088</vt:i4>
      </vt:variant>
      <vt:variant>
        <vt:i4>-1</vt:i4>
      </vt:variant>
      <vt:variant>
        <vt:i4>1411</vt:i4>
      </vt:variant>
      <vt:variant>
        <vt:i4>1</vt:i4>
      </vt:variant>
      <vt:variant>
        <vt:lpwstr>C:\Documents and Settings\Administrator\Application Data\PixelMetrics\CaptureWiz\Temp\32.jpg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Строительная механика</dc:title>
  <dc:subject>Направление 270100 "Строительство"</dc:subject>
  <dc:creator>Г.Н. Теличко</dc:creator>
  <dc:description>Уровень квалификации "Бакалавр"</dc:description>
  <cp:lastModifiedBy>sweta</cp:lastModifiedBy>
  <cp:revision>2</cp:revision>
  <cp:lastPrinted>2009-06-28T08:42:00Z</cp:lastPrinted>
  <dcterms:created xsi:type="dcterms:W3CDTF">2017-09-18T13:34:00Z</dcterms:created>
  <dcterms:modified xsi:type="dcterms:W3CDTF">2017-09-18T13:34:00Z</dcterms:modified>
  <cp:category>Рабочая программа дисциплины "Строительная механика. Статически определимые системы"</cp:category>
</cp:coreProperties>
</file>